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F91A" w14:textId="77777777" w:rsidR="004C2763" w:rsidRDefault="004C2763" w:rsidP="004C27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052723F4" w14:textId="77777777" w:rsidR="004C2763" w:rsidRDefault="004C2763" w:rsidP="004C27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Embroiderer.</w:t>
      </w:r>
    </w:p>
    <w:p w14:paraId="499B0262" w14:textId="77777777" w:rsidR="004C2763" w:rsidRDefault="004C2763" w:rsidP="004C2763">
      <w:pPr>
        <w:pStyle w:val="NoSpacing"/>
        <w:rPr>
          <w:rFonts w:cs="Times New Roman"/>
          <w:szCs w:val="24"/>
        </w:rPr>
      </w:pPr>
    </w:p>
    <w:p w14:paraId="5AB75306" w14:textId="77777777" w:rsidR="004C2763" w:rsidRDefault="004C2763" w:rsidP="004C2763">
      <w:pPr>
        <w:pStyle w:val="NoSpacing"/>
        <w:rPr>
          <w:rFonts w:cs="Times New Roman"/>
          <w:szCs w:val="24"/>
        </w:rPr>
      </w:pPr>
    </w:p>
    <w:p w14:paraId="45F8FCD3" w14:textId="77777777" w:rsidR="004C2763" w:rsidRDefault="004C2763" w:rsidP="004C27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William Holman, clerk(q.v.), brought a plaint of debt against him and</w:t>
      </w:r>
    </w:p>
    <w:p w14:paraId="7C07F6DA" w14:textId="77777777" w:rsidR="004C2763" w:rsidRDefault="004C2763" w:rsidP="004C27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seven others.     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5895FEFB" w14:textId="77777777" w:rsidR="004C2763" w:rsidRDefault="004C2763" w:rsidP="004C2763">
      <w:pPr>
        <w:pStyle w:val="NoSpacing"/>
        <w:rPr>
          <w:rFonts w:cs="Times New Roman"/>
          <w:szCs w:val="24"/>
        </w:rPr>
      </w:pPr>
    </w:p>
    <w:p w14:paraId="0D63D1B5" w14:textId="77777777" w:rsidR="004C2763" w:rsidRDefault="004C2763" w:rsidP="004C2763">
      <w:pPr>
        <w:pStyle w:val="NoSpacing"/>
        <w:rPr>
          <w:rFonts w:cs="Times New Roman"/>
          <w:szCs w:val="24"/>
        </w:rPr>
      </w:pPr>
    </w:p>
    <w:p w14:paraId="4970BD28" w14:textId="77777777" w:rsidR="004C2763" w:rsidRDefault="004C2763" w:rsidP="004C27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030C37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CDC5" w14:textId="77777777" w:rsidR="004C2763" w:rsidRDefault="004C2763" w:rsidP="009139A6">
      <w:r>
        <w:separator/>
      </w:r>
    </w:p>
  </w:endnote>
  <w:endnote w:type="continuationSeparator" w:id="0">
    <w:p w14:paraId="0F203EC1" w14:textId="77777777" w:rsidR="004C2763" w:rsidRDefault="004C27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8E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E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F6B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BCA7D" w14:textId="77777777" w:rsidR="004C2763" w:rsidRDefault="004C2763" w:rsidP="009139A6">
      <w:r>
        <w:separator/>
      </w:r>
    </w:p>
  </w:footnote>
  <w:footnote w:type="continuationSeparator" w:id="0">
    <w:p w14:paraId="1DFDB50F" w14:textId="77777777" w:rsidR="004C2763" w:rsidRDefault="004C27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E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26D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843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763"/>
    <w:rsid w:val="000666E0"/>
    <w:rsid w:val="002510B7"/>
    <w:rsid w:val="004C276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C415"/>
  <w15:chartTrackingRefBased/>
  <w15:docId w15:val="{7E933659-DD6E-4AEE-B629-40C4854F7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27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2023-04-17T08:07:00Z</dcterms:created>
  <dcterms:modified xsi:type="dcterms:W3CDTF">2023-04-17T08:08:00Z</dcterms:modified>
</cp:coreProperties>
</file>